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4902" w:rsidRPr="00EE171C" w:rsidRDefault="005D4902" w:rsidP="005D490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E171C">
        <w:rPr>
          <w:rFonts w:ascii="Times New Roman" w:hAnsi="Times New Roman" w:cs="Times New Roman"/>
          <w:sz w:val="24"/>
          <w:szCs w:val="24"/>
          <w:u w:val="single"/>
        </w:rPr>
        <w:t>Simon MARGE</w:t>
      </w:r>
      <w:r w:rsidRPr="00EE171C">
        <w:rPr>
          <w:rFonts w:ascii="Times New Roman" w:hAnsi="Times New Roman" w:cs="Times New Roman"/>
          <w:sz w:val="24"/>
          <w:szCs w:val="24"/>
        </w:rPr>
        <w:t xml:space="preserve">      (fl.1465)</w:t>
      </w:r>
    </w:p>
    <w:p w:rsidR="005D4902" w:rsidRPr="00EE171C" w:rsidRDefault="005D4902" w:rsidP="005D490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E171C">
        <w:rPr>
          <w:rFonts w:ascii="Times New Roman" w:hAnsi="Times New Roman" w:cs="Times New Roman"/>
          <w:sz w:val="24"/>
          <w:szCs w:val="24"/>
        </w:rPr>
        <w:t>of Faversham, Kent.</w:t>
      </w:r>
    </w:p>
    <w:p w:rsidR="005D4902" w:rsidRPr="00EE171C" w:rsidRDefault="005D4902" w:rsidP="005D490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D4902" w:rsidRPr="00EE171C" w:rsidRDefault="005D4902" w:rsidP="005D490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D4902" w:rsidRPr="00EE171C" w:rsidRDefault="005D4902" w:rsidP="005D490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E171C">
        <w:rPr>
          <w:rFonts w:ascii="Times New Roman" w:hAnsi="Times New Roman" w:cs="Times New Roman"/>
          <w:sz w:val="24"/>
          <w:szCs w:val="24"/>
        </w:rPr>
        <w:tab/>
        <w:t>1465</w:t>
      </w:r>
      <w:r w:rsidRPr="00EE171C">
        <w:rPr>
          <w:rFonts w:ascii="Times New Roman" w:hAnsi="Times New Roman" w:cs="Times New Roman"/>
          <w:sz w:val="24"/>
          <w:szCs w:val="24"/>
        </w:rPr>
        <w:tab/>
        <w:t>He made his Will.  (Plomer p.316)</w:t>
      </w:r>
    </w:p>
    <w:p w:rsidR="005D4902" w:rsidRPr="00EE171C" w:rsidRDefault="005D4902" w:rsidP="005D490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D4902" w:rsidRPr="00EE171C" w:rsidRDefault="005D4902" w:rsidP="005D490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564E3C" w:rsidRDefault="005D4902" w:rsidP="005D4902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E171C">
        <w:rPr>
          <w:rFonts w:ascii="Times New Roman" w:hAnsi="Times New Roman" w:cs="Times New Roman"/>
          <w:sz w:val="24"/>
          <w:szCs w:val="24"/>
        </w:rPr>
        <w:t>29 September 2015</w:t>
      </w: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4902" w:rsidRDefault="005D4902" w:rsidP="00564E3C">
      <w:pPr>
        <w:spacing w:after="0" w:line="240" w:lineRule="auto"/>
      </w:pPr>
      <w:r>
        <w:separator/>
      </w:r>
    </w:p>
  </w:endnote>
  <w:endnote w:type="continuationSeparator" w:id="0">
    <w:p w:rsidR="005D4902" w:rsidRDefault="005D4902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5D4902">
      <w:rPr>
        <w:rFonts w:ascii="Times New Roman" w:hAnsi="Times New Roman" w:cs="Times New Roman"/>
        <w:noProof/>
        <w:sz w:val="24"/>
        <w:szCs w:val="24"/>
      </w:rPr>
      <w:t>20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4902" w:rsidRDefault="005D4902" w:rsidP="00564E3C">
      <w:pPr>
        <w:spacing w:after="0" w:line="240" w:lineRule="auto"/>
      </w:pPr>
      <w:r>
        <w:separator/>
      </w:r>
    </w:p>
  </w:footnote>
  <w:footnote w:type="continuationSeparator" w:id="0">
    <w:p w:rsidR="005D4902" w:rsidRDefault="005D4902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4902"/>
    <w:rsid w:val="00372DC6"/>
    <w:rsid w:val="00564E3C"/>
    <w:rsid w:val="005D4902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2C0DE6A-8F89-44BC-8952-202071323D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16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2015-10-20T20:37:00Z</dcterms:created>
  <dcterms:modified xsi:type="dcterms:W3CDTF">2015-10-20T20:37:00Z</dcterms:modified>
</cp:coreProperties>
</file>